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EA760" w14:textId="1F2B290D" w:rsidR="00311A2B" w:rsidRPr="007845B5" w:rsidRDefault="002468D9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7845B5">
        <w:rPr>
          <w:rFonts w:asciiTheme="minorHAnsi" w:hAnsiTheme="minorHAnsi" w:cstheme="minorHAnsi"/>
          <w:b/>
          <w:bCs/>
          <w:sz w:val="22"/>
        </w:rPr>
        <w:t xml:space="preserve">Seznam </w:t>
      </w:r>
      <w:r w:rsidR="006C7358">
        <w:rPr>
          <w:rFonts w:asciiTheme="minorHAnsi" w:hAnsiTheme="minorHAnsi" w:cstheme="minorHAnsi"/>
          <w:b/>
          <w:bCs/>
          <w:sz w:val="22"/>
        </w:rPr>
        <w:t>kadra</w:t>
      </w:r>
    </w:p>
    <w:p w14:paraId="5DA3C0AA" w14:textId="3206E794" w:rsidR="008372D0" w:rsidRPr="007845B5" w:rsidRDefault="00E40C18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7845B5">
        <w:rPr>
          <w:rFonts w:asciiTheme="minorHAnsi" w:hAnsiTheme="minorHAnsi" w:cstheme="minorHAnsi"/>
          <w:b/>
          <w:bCs/>
          <w:sz w:val="22"/>
        </w:rPr>
        <w:t>(</w:t>
      </w:r>
      <w:r w:rsidR="00EC6BC4" w:rsidRPr="007845B5">
        <w:rPr>
          <w:rFonts w:asciiTheme="minorHAnsi" w:hAnsiTheme="minorHAnsi" w:cstheme="minorHAnsi"/>
          <w:b/>
          <w:bCs/>
          <w:sz w:val="22"/>
        </w:rPr>
        <w:t>Kadrovski pogoj</w:t>
      </w:r>
      <w:r w:rsidR="006C7358">
        <w:rPr>
          <w:rFonts w:asciiTheme="minorHAnsi" w:hAnsiTheme="minorHAnsi" w:cstheme="minorHAnsi"/>
          <w:b/>
          <w:bCs/>
          <w:sz w:val="22"/>
        </w:rPr>
        <w:t>)</w:t>
      </w:r>
    </w:p>
    <w:p w14:paraId="6CA6AB66" w14:textId="09F2037E" w:rsidR="00FA140A" w:rsidRDefault="008372D0" w:rsidP="00FA140A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FA140A">
        <w:rPr>
          <w:rFonts w:asciiTheme="minorHAnsi" w:eastAsia="Times New Roman" w:hAnsiTheme="minorHAnsi" w:cstheme="minorHAnsi"/>
          <w:szCs w:val="20"/>
        </w:rPr>
        <w:t>za javno naročilo</w:t>
      </w:r>
      <w:r w:rsidR="00EC6BC4" w:rsidRPr="007845B5">
        <w:rPr>
          <w:rFonts w:asciiTheme="minorHAnsi" w:eastAsia="Times New Roman" w:hAnsiTheme="minorHAnsi" w:cstheme="minorHAnsi"/>
          <w:sz w:val="22"/>
        </w:rPr>
        <w:br/>
      </w:r>
      <w:r w:rsidR="00FA140A" w:rsidRPr="00D64B4D">
        <w:rPr>
          <w:rFonts w:asciiTheme="minorHAnsi" w:hAnsiTheme="minorHAnsi" w:cstheme="minorHAnsi"/>
          <w:b/>
          <w:bCs/>
        </w:rPr>
        <w:t>»</w:t>
      </w:r>
      <w:r w:rsidR="006C7358">
        <w:rPr>
          <w:rFonts w:asciiTheme="minorHAnsi" w:hAnsiTheme="minorHAnsi" w:cstheme="minorHAnsi"/>
          <w:b/>
          <w:bCs/>
        </w:rPr>
        <w:t>Letalske karte za Univerzo v Mariboru«</w:t>
      </w:r>
    </w:p>
    <w:p w14:paraId="247CB372" w14:textId="6000F6F5" w:rsidR="006C7358" w:rsidRPr="004A4A07" w:rsidRDefault="006C7358" w:rsidP="00FA140A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6C7358">
        <w:rPr>
          <w:rFonts w:asciiTheme="minorHAnsi" w:hAnsiTheme="minorHAnsi" w:cstheme="minorHAnsi"/>
          <w:b/>
          <w:bCs/>
        </w:rPr>
        <w:t>302/4 – LET</w:t>
      </w:r>
      <w:r w:rsidR="00E16828">
        <w:rPr>
          <w:rFonts w:asciiTheme="minorHAnsi" w:hAnsiTheme="minorHAnsi" w:cstheme="minorHAnsi"/>
          <w:b/>
          <w:bCs/>
        </w:rPr>
        <w:t xml:space="preserve"> </w:t>
      </w:r>
      <w:r w:rsidRPr="006C7358">
        <w:rPr>
          <w:rFonts w:asciiTheme="minorHAnsi" w:hAnsiTheme="minorHAnsi" w:cstheme="minorHAnsi"/>
          <w:b/>
          <w:bCs/>
        </w:rPr>
        <w:t>–</w:t>
      </w:r>
      <w:r w:rsidR="00E16828">
        <w:rPr>
          <w:rFonts w:asciiTheme="minorHAnsi" w:hAnsiTheme="minorHAnsi" w:cstheme="minorHAnsi"/>
          <w:b/>
          <w:bCs/>
        </w:rPr>
        <w:t xml:space="preserve"> </w:t>
      </w:r>
      <w:r w:rsidRPr="006C7358">
        <w:rPr>
          <w:rFonts w:asciiTheme="minorHAnsi" w:hAnsiTheme="minorHAnsi" w:cstheme="minorHAnsi"/>
          <w:b/>
          <w:bCs/>
        </w:rPr>
        <w:t>K/26</w:t>
      </w:r>
    </w:p>
    <w:p w14:paraId="608A3CAD" w14:textId="77777777" w:rsidR="005D14FB" w:rsidRPr="003541DE" w:rsidRDefault="005D14FB" w:rsidP="003541DE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FB70E3B" w14:textId="7A5BB0F4" w:rsidR="00CD7529" w:rsidRPr="00201846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2AA0760E" w:rsidR="00CD7529" w:rsidRPr="00201846" w:rsidRDefault="00CD7529" w:rsidP="00076ED1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750CA274" w14:textId="77777777" w:rsidR="000830CE" w:rsidRPr="00201846" w:rsidRDefault="000830CE" w:rsidP="00CD7529">
      <w:pPr>
        <w:rPr>
          <w:rFonts w:asciiTheme="minorHAnsi" w:eastAsia="Times New Roman" w:hAnsiTheme="minorHAnsi" w:cstheme="minorHAnsi"/>
          <w:sz w:val="18"/>
          <w:szCs w:val="18"/>
        </w:rPr>
      </w:pPr>
    </w:p>
    <w:tbl>
      <w:tblPr>
        <w:tblStyle w:val="Tabelamrea"/>
        <w:tblW w:w="9060" w:type="dxa"/>
        <w:jc w:val="center"/>
        <w:tblLook w:val="04A0" w:firstRow="1" w:lastRow="0" w:firstColumn="1" w:lastColumn="0" w:noHBand="0" w:noVBand="1"/>
      </w:tblPr>
      <w:tblGrid>
        <w:gridCol w:w="2484"/>
        <w:gridCol w:w="2520"/>
        <w:gridCol w:w="2127"/>
        <w:gridCol w:w="1929"/>
      </w:tblGrid>
      <w:tr w:rsidR="00720770" w:rsidRPr="00201846" w14:paraId="734B43EB" w14:textId="7B6D0E32" w:rsidTr="006C7358">
        <w:trPr>
          <w:trHeight w:val="3257"/>
          <w:jc w:val="center"/>
        </w:trPr>
        <w:tc>
          <w:tcPr>
            <w:tcW w:w="2484" w:type="dxa"/>
            <w:shd w:val="clear" w:color="auto" w:fill="E7E6E6" w:themeFill="background2"/>
          </w:tcPr>
          <w:p w14:paraId="72D61A12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Ime in priimek </w:t>
            </w:r>
          </w:p>
          <w:p w14:paraId="649B49F2" w14:textId="3E823D4F" w:rsidR="00720770" w:rsidRDefault="00E1682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imenovanega</w:t>
            </w:r>
            <w:r w:rsidR="00720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,</w:t>
            </w:r>
            <w:r w:rsidR="00720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4093C40B" w14:textId="2C899B63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točke 1 poglavja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.1.5 </w:t>
            </w:r>
          </w:p>
          <w:p w14:paraId="6BFAB39E" w14:textId="06748EB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</w:p>
          <w:p w14:paraId="511FEC5A" w14:textId="77777777" w:rsidR="00720770" w:rsidRDefault="00720770" w:rsidP="00285B38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D19A0EC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2AD9146" w14:textId="77777777" w:rsidR="007F6143" w:rsidRDefault="007F6143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B10F6" w14:textId="1C4BCABE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769A53A2" w14:textId="20F17853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E7E6E6" w:themeFill="background2"/>
          </w:tcPr>
          <w:p w14:paraId="54E4A89E" w14:textId="637B77BB" w:rsidR="00720770" w:rsidRDefault="006C7358" w:rsidP="005C29F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Kader izpolnjuje pogoj iz točke 8.1.5.Navodil ponudnikom</w:t>
            </w:r>
          </w:p>
          <w:p w14:paraId="0464DF56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0E69E9" w14:textId="77777777" w:rsidR="003E555C" w:rsidRDefault="003E555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99B11AA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BE353F3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E152625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48D9F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789D01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3623E5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B865F7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09F5D5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6DD5283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E1528E" w14:textId="190C45C5" w:rsidR="00720770" w:rsidRPr="00201846" w:rsidRDefault="006C7358" w:rsidP="006C735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2127" w:type="dxa"/>
            <w:shd w:val="clear" w:color="auto" w:fill="E7E6E6" w:themeFill="background2"/>
          </w:tcPr>
          <w:p w14:paraId="68CF18FC" w14:textId="6A16FC7E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Delovno razmerje </w:t>
            </w:r>
          </w:p>
          <w:p w14:paraId="1A96C0AD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oz. </w:t>
            </w:r>
          </w:p>
          <w:p w14:paraId="6ECFEDD3" w14:textId="7C834EE9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zakonsko določen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oblik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dela izven delovnega razmerja</w:t>
            </w:r>
          </w:p>
          <w:p w14:paraId="73BBE936" w14:textId="77777777" w:rsidR="00720770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FB0133" w14:textId="77777777" w:rsidR="003E555C" w:rsidRDefault="003E555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6601B7F4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1929" w:type="dxa"/>
            <w:shd w:val="clear" w:color="auto" w:fill="E7E6E6" w:themeFill="background2"/>
          </w:tcPr>
          <w:p w14:paraId="585DC108" w14:textId="14205919" w:rsidR="00720770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Priglasitev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kadra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</w:p>
          <w:p w14:paraId="1C002341" w14:textId="77777777" w:rsidR="003274DC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9433AF0" w14:textId="2154F75C" w:rsidR="003274DC" w:rsidRP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="003274DC"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Izpolnjevanje pogoja za sodelovanje (v skladu s točko 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1 poglavja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.1.5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Navodil ponudnikom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</w:p>
          <w:p w14:paraId="7ADB630C" w14:textId="2E682B27" w:rsidR="003E555C" w:rsidRDefault="000868C3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                          ALI</w:t>
            </w:r>
          </w:p>
          <w:p w14:paraId="6C0FF415" w14:textId="2BA0883B" w:rsid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Izpolnjevanje merila (v skladu s poglavj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em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9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Navodil ponudnikom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</w:p>
          <w:p w14:paraId="7DEE47AE" w14:textId="77777777" w:rsid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4C7F6A0" w14:textId="77777777" w:rsidR="000659EC" w:rsidRDefault="000659EC" w:rsidP="003E555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1C67CC4" w14:textId="6AF85B00" w:rsidR="003E555C" w:rsidRPr="003E555C" w:rsidRDefault="003E555C" w:rsidP="003E555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</w:tr>
      <w:tr w:rsidR="00720770" w:rsidRPr="00201846" w14:paraId="0E2905BF" w14:textId="458AE191" w:rsidTr="00720770">
        <w:trPr>
          <w:trHeight w:val="793"/>
          <w:jc w:val="center"/>
        </w:trPr>
        <w:tc>
          <w:tcPr>
            <w:tcW w:w="2484" w:type="dxa"/>
          </w:tcPr>
          <w:p w14:paraId="14918881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E73A26F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8F059" w14:textId="6CB45D7E" w:rsidR="0072077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4E23F9D2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9E0142E" w14:textId="40CF531D" w:rsidR="00252020" w:rsidRPr="00201846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3430A9C6" w14:textId="7528D0D3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20C3085" w14:textId="3F28731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1CAC042D" w14:textId="3B9EDEBC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670F5A58" w14:textId="77777777" w:rsidR="00F72633" w:rsidRPr="00F72633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72633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7BFC4034" w14:textId="3AB383D5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72633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062C6963" w14:textId="47BC7436" w:rsidTr="00720770">
        <w:trPr>
          <w:trHeight w:val="65"/>
          <w:jc w:val="center"/>
        </w:trPr>
        <w:tc>
          <w:tcPr>
            <w:tcW w:w="2484" w:type="dxa"/>
          </w:tcPr>
          <w:p w14:paraId="6FCF73F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5C780D1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279E2F0" w14:textId="61E3A89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3903E27C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BEDA49F" w14:textId="65148BF5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11DBDBDE" w14:textId="64730758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B761387" w14:textId="28486AE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DECF2D2" w14:textId="680BE7CA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66B76917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23C30B1E" w14:textId="25477BFC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69C92203" w14:textId="560BD2E7" w:rsidTr="00720770">
        <w:trPr>
          <w:trHeight w:val="65"/>
          <w:jc w:val="center"/>
        </w:trPr>
        <w:tc>
          <w:tcPr>
            <w:tcW w:w="2484" w:type="dxa"/>
          </w:tcPr>
          <w:p w14:paraId="04ABABB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B390CF1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5D2E35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D8EFAB8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2E53D70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8D71859" w14:textId="01A5DB93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4ECDE326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FB57D55" w14:textId="4B901A52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251BF5BB" w14:textId="56D11F95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F3605EB" w14:textId="2A785BD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37A27"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11043746" w14:textId="0F2BEA8A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20A0BD6F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1EA6CD4C" w14:textId="51902024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C8EA2CC" w14:textId="7D9CD39D" w:rsidTr="00720770">
        <w:trPr>
          <w:trHeight w:val="65"/>
          <w:jc w:val="center"/>
        </w:trPr>
        <w:tc>
          <w:tcPr>
            <w:tcW w:w="2484" w:type="dxa"/>
          </w:tcPr>
          <w:p w14:paraId="23DF06D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44578B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1B6DC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C2245A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59D0D26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030F9" w14:textId="3F72E3E1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0FA392E2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41B978D" w14:textId="11469416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306BAA12" w14:textId="6095F66D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DE8B039" w14:textId="2BFA4A1B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E327F60" w14:textId="2D6853ED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1EADE8A8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046F294C" w14:textId="10C34103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079715B8" w14:textId="5559874C" w:rsidTr="00720770">
        <w:trPr>
          <w:trHeight w:val="65"/>
          <w:jc w:val="center"/>
        </w:trPr>
        <w:tc>
          <w:tcPr>
            <w:tcW w:w="2484" w:type="dxa"/>
          </w:tcPr>
          <w:p w14:paraId="1DBDAC4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9DDB71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7EC0F9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E123CDC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EA8C868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7469137" w14:textId="650E3F8C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293DBDA1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CB5AA6C" w14:textId="40A08A60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7B455840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73D271FF" w14:textId="4D036239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4057E91F" w14:textId="2E5797C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4EE59392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6A86358" w14:textId="585B2CD1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32B592C" w14:textId="0ADDF6A5" w:rsidTr="00720770">
        <w:trPr>
          <w:trHeight w:val="65"/>
          <w:jc w:val="center"/>
        </w:trPr>
        <w:tc>
          <w:tcPr>
            <w:tcW w:w="2484" w:type="dxa"/>
          </w:tcPr>
          <w:p w14:paraId="4276A6B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A78FA3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BE803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22BACEC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4CF2D1C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CE1B8B8" w14:textId="5C1D22DC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5A784C66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095D3DE" w14:textId="5417D1ED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7166389B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38A74FD" w14:textId="395260FC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4EEDC856" w14:textId="79967C8E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Pri podizvajalcu</w:t>
            </w:r>
          </w:p>
        </w:tc>
        <w:tc>
          <w:tcPr>
            <w:tcW w:w="1929" w:type="dxa"/>
          </w:tcPr>
          <w:p w14:paraId="102AC369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Pogoj za sodelovanje</w:t>
            </w:r>
          </w:p>
          <w:p w14:paraId="004BBF0F" w14:textId="53974DF6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</w:tbl>
    <w:p w14:paraId="03F04B41" w14:textId="77777777" w:rsidR="00251A4A" w:rsidRDefault="00251A4A" w:rsidP="006C7358">
      <w:pPr>
        <w:ind w:right="397"/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</w:pPr>
    </w:p>
    <w:p w14:paraId="6061631C" w14:textId="18FEAC3B" w:rsidR="00B6081B" w:rsidRPr="00BD2A7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  <w:r w:rsidRPr="00BD2A7B">
        <w:rPr>
          <w:rFonts w:asciiTheme="minorHAnsi" w:eastAsia="Times New Roman" w:hAnsiTheme="minorHAnsi" w:cstheme="minorHAnsi"/>
          <w:sz w:val="18"/>
          <w:szCs w:val="18"/>
        </w:rPr>
        <w:t>Pod kazensko in materialno odgovornostjo izjavljamo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, da: </w:t>
      </w:r>
    </w:p>
    <w:p w14:paraId="2A6E1510" w14:textId="0705E88D" w:rsidR="006C7358" w:rsidRPr="006C7358" w:rsidRDefault="006C7358" w:rsidP="00590448">
      <w:pPr>
        <w:pStyle w:val="Odstavekseznama"/>
        <w:numPr>
          <w:ilvl w:val="0"/>
          <w:numId w:val="8"/>
        </w:numPr>
        <w:ind w:right="397"/>
        <w:rPr>
          <w:rFonts w:asciiTheme="minorHAnsi" w:eastAsiaTheme="majorEastAsia" w:hAnsiTheme="minorHAnsi" w:cstheme="minorHAnsi"/>
          <w:sz w:val="18"/>
          <w:szCs w:val="18"/>
          <w:lang w:eastAsia="sl-SI"/>
        </w:rPr>
      </w:pPr>
      <w:r w:rsidRPr="006C7358"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  <w:t>da imenovan</w:t>
      </w:r>
      <w:r w:rsidR="00AF6B89"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  <w:t>i</w:t>
      </w:r>
      <w:r w:rsidRPr="006C7358"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  <w:t xml:space="preserve"> kader izpolnjuje kadrovski pogoj</w:t>
      </w:r>
      <w:r w:rsidRPr="006C7358">
        <w:rPr>
          <w:rFonts w:asciiTheme="minorHAnsi" w:hAnsiTheme="minorHAnsi" w:cstheme="minorHAnsi"/>
          <w:sz w:val="18"/>
          <w:szCs w:val="18"/>
        </w:rPr>
        <w:t>, in sicer:</w:t>
      </w:r>
    </w:p>
    <w:p w14:paraId="7193018D" w14:textId="77777777" w:rsidR="001D6760" w:rsidRPr="001D6760" w:rsidRDefault="006C7358" w:rsidP="001D6760">
      <w:pPr>
        <w:pStyle w:val="Odstavekseznama"/>
        <w:widowControl w:val="0"/>
        <w:numPr>
          <w:ilvl w:val="0"/>
          <w:numId w:val="9"/>
        </w:numPr>
        <w:spacing w:line="276" w:lineRule="auto"/>
        <w:ind w:right="397"/>
        <w:rPr>
          <w:rFonts w:asciiTheme="minorHAnsi" w:eastAsia="Times New Roman" w:hAnsiTheme="minorHAnsi" w:cstheme="minorHAnsi"/>
          <w:sz w:val="18"/>
          <w:szCs w:val="18"/>
        </w:rPr>
      </w:pPr>
      <w:r w:rsidRPr="006C7358">
        <w:rPr>
          <w:rFonts w:asciiTheme="minorHAnsi" w:hAnsiTheme="minorHAnsi" w:cstheme="minorHAnsi"/>
          <w:sz w:val="18"/>
          <w:szCs w:val="18"/>
        </w:rPr>
        <w:t xml:space="preserve">vsaj </w:t>
      </w:r>
      <w:r w:rsidR="008725A5">
        <w:rPr>
          <w:rFonts w:asciiTheme="minorHAnsi" w:hAnsiTheme="minorHAnsi" w:cstheme="minorHAnsi"/>
          <w:sz w:val="18"/>
          <w:szCs w:val="18"/>
        </w:rPr>
        <w:t>eno</w:t>
      </w:r>
      <w:r w:rsidRPr="006C7358">
        <w:rPr>
          <w:rFonts w:asciiTheme="minorHAnsi" w:hAnsiTheme="minorHAnsi" w:cstheme="minorHAnsi"/>
          <w:sz w:val="18"/>
          <w:szCs w:val="18"/>
        </w:rPr>
        <w:t xml:space="preserve"> (</w:t>
      </w:r>
      <w:r w:rsidR="008725A5">
        <w:rPr>
          <w:rFonts w:asciiTheme="minorHAnsi" w:hAnsiTheme="minorHAnsi" w:cstheme="minorHAnsi"/>
          <w:sz w:val="18"/>
          <w:szCs w:val="18"/>
        </w:rPr>
        <w:t>1</w:t>
      </w:r>
      <w:r w:rsidRPr="006C7358">
        <w:rPr>
          <w:rFonts w:asciiTheme="minorHAnsi" w:hAnsiTheme="minorHAnsi" w:cstheme="minorHAnsi"/>
          <w:sz w:val="18"/>
          <w:szCs w:val="18"/>
        </w:rPr>
        <w:t>) let</w:t>
      </w:r>
      <w:r w:rsidR="008725A5">
        <w:rPr>
          <w:rFonts w:asciiTheme="minorHAnsi" w:hAnsiTheme="minorHAnsi" w:cstheme="minorHAnsi"/>
          <w:sz w:val="18"/>
          <w:szCs w:val="18"/>
        </w:rPr>
        <w:t>o</w:t>
      </w:r>
      <w:r w:rsidRPr="006C7358">
        <w:rPr>
          <w:rFonts w:asciiTheme="minorHAnsi" w:hAnsiTheme="minorHAnsi" w:cstheme="minorHAnsi"/>
          <w:sz w:val="18"/>
          <w:szCs w:val="18"/>
        </w:rPr>
        <w:t xml:space="preserve"> delovnih izkušenj na področju </w:t>
      </w:r>
      <w:r w:rsidR="005E3D39">
        <w:rPr>
          <w:rFonts w:asciiTheme="minorHAnsi" w:hAnsiTheme="minorHAnsi" w:cstheme="minorHAnsi"/>
          <w:sz w:val="18"/>
          <w:szCs w:val="18"/>
        </w:rPr>
        <w:t>prodaje letalskih vozovnic,</w:t>
      </w:r>
    </w:p>
    <w:p w14:paraId="2EBD7D3E" w14:textId="77777777" w:rsidR="001D6760" w:rsidRPr="001D6760" w:rsidRDefault="00426482" w:rsidP="001D6760">
      <w:pPr>
        <w:pStyle w:val="Odstavekseznama"/>
        <w:widowControl w:val="0"/>
        <w:numPr>
          <w:ilvl w:val="0"/>
          <w:numId w:val="9"/>
        </w:numPr>
        <w:spacing w:line="276" w:lineRule="auto"/>
        <w:ind w:right="397"/>
        <w:rPr>
          <w:rFonts w:asciiTheme="minorHAnsi" w:eastAsia="Times New Roman" w:hAnsiTheme="minorHAnsi" w:cstheme="minorHAnsi"/>
          <w:sz w:val="18"/>
          <w:szCs w:val="18"/>
        </w:rPr>
      </w:pPr>
      <w:r w:rsidRPr="001D6760">
        <w:rPr>
          <w:rFonts w:asciiTheme="minorHAnsi" w:hAnsiTheme="minorHAnsi" w:cstheme="minorHAnsi"/>
          <w:sz w:val="18"/>
          <w:szCs w:val="18"/>
        </w:rPr>
        <w:t xml:space="preserve">kader ima IATA licenco oz. certifikat </w:t>
      </w:r>
      <w:proofErr w:type="spellStart"/>
      <w:r w:rsidRPr="001D6760">
        <w:rPr>
          <w:rFonts w:asciiTheme="minorHAnsi" w:hAnsiTheme="minorHAnsi" w:cstheme="minorHAnsi"/>
          <w:sz w:val="18"/>
          <w:szCs w:val="18"/>
        </w:rPr>
        <w:t>Amadeus</w:t>
      </w:r>
      <w:proofErr w:type="spellEnd"/>
      <w:r w:rsidRPr="001D6760">
        <w:rPr>
          <w:rFonts w:asciiTheme="minorHAnsi" w:hAnsiTheme="minorHAnsi" w:cstheme="minorHAnsi"/>
          <w:sz w:val="18"/>
          <w:szCs w:val="18"/>
        </w:rPr>
        <w:t xml:space="preserve"> oz. enakovredno licenco ali certifikat za prodajo letalskih vozovnic (</w:t>
      </w:r>
      <w:proofErr w:type="spellStart"/>
      <w:r w:rsidRPr="001D6760">
        <w:rPr>
          <w:rFonts w:asciiTheme="minorHAnsi" w:hAnsiTheme="minorHAnsi" w:cstheme="minorHAnsi"/>
          <w:sz w:val="18"/>
          <w:szCs w:val="18"/>
        </w:rPr>
        <w:t>Ticketing</w:t>
      </w:r>
      <w:proofErr w:type="spellEnd"/>
      <w:r w:rsidRPr="001D6760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1D6760">
        <w:rPr>
          <w:rFonts w:asciiTheme="minorHAnsi" w:hAnsiTheme="minorHAnsi" w:cstheme="minorHAnsi"/>
          <w:sz w:val="18"/>
          <w:szCs w:val="18"/>
        </w:rPr>
        <w:t>course</w:t>
      </w:r>
      <w:proofErr w:type="spellEnd"/>
      <w:r w:rsidRPr="001D6760">
        <w:rPr>
          <w:rFonts w:asciiTheme="minorHAnsi" w:hAnsiTheme="minorHAnsi" w:cstheme="minorHAnsi"/>
          <w:sz w:val="18"/>
          <w:szCs w:val="18"/>
        </w:rPr>
        <w:t>)</w:t>
      </w:r>
      <w:r w:rsidR="001D6760">
        <w:rPr>
          <w:rFonts w:asciiTheme="minorHAnsi" w:hAnsiTheme="minorHAnsi" w:cstheme="minorHAnsi"/>
          <w:sz w:val="18"/>
          <w:szCs w:val="18"/>
        </w:rPr>
        <w:t>,</w:t>
      </w:r>
    </w:p>
    <w:p w14:paraId="4199B91B" w14:textId="51D9E1EF" w:rsidR="006C7358" w:rsidRPr="001D6760" w:rsidRDefault="00B6081B" w:rsidP="001D6760">
      <w:pPr>
        <w:pStyle w:val="Odstavekseznama"/>
        <w:widowControl w:val="0"/>
        <w:numPr>
          <w:ilvl w:val="0"/>
          <w:numId w:val="9"/>
        </w:numPr>
        <w:spacing w:line="276" w:lineRule="auto"/>
        <w:ind w:right="397"/>
        <w:rPr>
          <w:rFonts w:asciiTheme="minorHAnsi" w:eastAsia="Times New Roman" w:hAnsiTheme="minorHAnsi" w:cstheme="minorHAnsi"/>
          <w:sz w:val="18"/>
          <w:szCs w:val="18"/>
        </w:rPr>
      </w:pP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ima zgoraj navedeni </w:t>
      </w:r>
      <w:r w:rsidR="006C7358" w:rsidRPr="001D6760">
        <w:rPr>
          <w:rFonts w:asciiTheme="minorHAnsi" w:eastAsia="Times New Roman" w:hAnsiTheme="minorHAnsi" w:cstheme="minorHAnsi"/>
          <w:sz w:val="18"/>
          <w:szCs w:val="18"/>
        </w:rPr>
        <w:t>kader</w:t>
      </w: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 z nami</w:t>
      </w:r>
      <w:r w:rsidR="00F37A27" w:rsidRPr="001D6760">
        <w:rPr>
          <w:rFonts w:asciiTheme="minorHAnsi" w:eastAsia="Times New Roman" w:hAnsiTheme="minorHAnsi" w:cstheme="minorHAnsi"/>
          <w:sz w:val="18"/>
          <w:szCs w:val="18"/>
        </w:rPr>
        <w:t xml:space="preserve"> oz. s partnerjem v skupni ponudbi </w:t>
      </w: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 oz</w:t>
      </w:r>
      <w:r w:rsidR="004C57F6" w:rsidRPr="001D6760">
        <w:rPr>
          <w:rFonts w:asciiTheme="minorHAnsi" w:eastAsia="Times New Roman" w:hAnsiTheme="minorHAnsi" w:cstheme="minorHAnsi"/>
          <w:sz w:val="18"/>
          <w:szCs w:val="18"/>
        </w:rPr>
        <w:t>.</w:t>
      </w: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 našim podizvajalcem sklenjeno delovno razmerje </w:t>
      </w:r>
      <w:r w:rsidR="00A05DCA" w:rsidRPr="001D6760">
        <w:rPr>
          <w:rFonts w:asciiTheme="minorHAnsi" w:eastAsia="Times New Roman" w:hAnsiTheme="minorHAnsi" w:cstheme="minorHAnsi"/>
          <w:sz w:val="18"/>
          <w:szCs w:val="18"/>
        </w:rPr>
        <w:t>oz. drugo zakonsko določeno obliko dela izven delovnega razmerja</w:t>
      </w:r>
      <w:r w:rsidR="001D6760" w:rsidRPr="001D6760">
        <w:rPr>
          <w:rFonts w:asciiTheme="minorHAnsi" w:eastAsia="Times New Roman" w:hAnsiTheme="minorHAnsi" w:cstheme="minorHAnsi"/>
          <w:sz w:val="18"/>
          <w:szCs w:val="18"/>
        </w:rPr>
        <w:t>.</w:t>
      </w:r>
    </w:p>
    <w:p w14:paraId="504DB74A" w14:textId="77777777" w:rsidR="00317034" w:rsidRDefault="00317034" w:rsidP="003A024E">
      <w:pP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758F15E7" w14:textId="77777777" w:rsidR="00317034" w:rsidRDefault="00317034" w:rsidP="003A024E">
      <w:pP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278ABB5C" w14:textId="77777777" w:rsidR="00317034" w:rsidRDefault="00317034" w:rsidP="003A024E">
      <w:pP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4CD5A204" w14:textId="0D483E4D" w:rsidR="003A024E" w:rsidRPr="00201846" w:rsidRDefault="003A024E" w:rsidP="003A024E">
      <w:pPr>
        <w:rPr>
          <w:rFonts w:ascii="Calibri" w:hAnsi="Calibri" w:cs="Tahoma"/>
          <w:b/>
          <w:sz w:val="18"/>
          <w:szCs w:val="18"/>
          <w:u w:val="single"/>
        </w:rPr>
      </w:pPr>
      <w:r w:rsidRPr="0020184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05F49A" w14:textId="4137BBA6" w:rsidR="00643E3A" w:rsidRPr="00EA0935" w:rsidRDefault="00643E3A" w:rsidP="00590448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Ponudnik oblikuje velikost tabele glede na število ponujen</w:t>
      </w:r>
      <w:r w:rsidR="006C7358">
        <w:rPr>
          <w:rFonts w:asciiTheme="minorHAnsi" w:hAnsiTheme="minorHAnsi" w:cstheme="minorHAnsi"/>
          <w:sz w:val="18"/>
          <w:szCs w:val="18"/>
        </w:rPr>
        <w:t>ega kadra in po potrebi kopira vrstice</w:t>
      </w:r>
      <w:r w:rsidRPr="00EA0935">
        <w:rPr>
          <w:rFonts w:asciiTheme="minorHAnsi" w:hAnsiTheme="minorHAnsi" w:cstheme="minorHAnsi"/>
          <w:sz w:val="18"/>
          <w:szCs w:val="18"/>
        </w:rPr>
        <w:t>.</w:t>
      </w:r>
    </w:p>
    <w:p w14:paraId="402B0E72" w14:textId="1F409403" w:rsidR="0038359B" w:rsidRPr="00EA0935" w:rsidRDefault="0038359B" w:rsidP="00590448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Ta obrazec št. </w:t>
      </w:r>
      <w:r w:rsidR="008725A5">
        <w:rPr>
          <w:rFonts w:asciiTheme="minorHAnsi" w:hAnsiTheme="minorHAnsi" w:cstheme="minorHAnsi"/>
          <w:b/>
          <w:bCs/>
          <w:sz w:val="18"/>
          <w:szCs w:val="18"/>
        </w:rPr>
        <w:t xml:space="preserve">12 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>»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eznam 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 xml:space="preserve">kadra« 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>se uporabi tudi za priglasitev dodatn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ega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kadra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po merilu </w:t>
      </w:r>
      <w:r w:rsidR="00AE54F2" w:rsidRPr="00AB78BC">
        <w:rPr>
          <w:rFonts w:asciiTheme="minorHAnsi" w:hAnsiTheme="minorHAnsi" w:cstheme="minorHAnsi"/>
          <w:b/>
          <w:bCs/>
          <w:sz w:val="18"/>
          <w:szCs w:val="18"/>
        </w:rPr>
        <w:t>»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Dodatni usposobljeni kader</w:t>
      </w:r>
      <w:r w:rsidR="00AE54F2" w:rsidRPr="00AB78BC">
        <w:rPr>
          <w:rFonts w:asciiTheme="minorHAnsi" w:hAnsiTheme="minorHAnsi" w:cstheme="minorHAnsi"/>
          <w:b/>
          <w:bCs/>
          <w:sz w:val="18"/>
          <w:szCs w:val="18"/>
        </w:rPr>
        <w:t>«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iz poglavja 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9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»Merila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«. </w:t>
      </w:r>
    </w:p>
    <w:p w14:paraId="063FFA6E" w14:textId="77777777" w:rsidR="006C7358" w:rsidRPr="00EB439D" w:rsidRDefault="006C7358" w:rsidP="006C7358">
      <w:pPr>
        <w:pStyle w:val="Navadensplet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EB439D">
        <w:rPr>
          <w:rFonts w:asciiTheme="minorHAnsi" w:hAnsiTheme="minorHAnsi" w:cstheme="minorHAnsi"/>
          <w:noProof/>
          <w:sz w:val="20"/>
          <w:szCs w:val="20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8D5A4" wp14:editId="4EA8E5CB">
                <wp:simplePos x="0" y="0"/>
                <wp:positionH relativeFrom="column">
                  <wp:posOffset>-47625</wp:posOffset>
                </wp:positionH>
                <wp:positionV relativeFrom="paragraph">
                  <wp:posOffset>130810</wp:posOffset>
                </wp:positionV>
                <wp:extent cx="5951220" cy="541020"/>
                <wp:effectExtent l="0" t="0" r="11430" b="1143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220" cy="541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D4CA9A" id="Pravokotnik 2" o:spid="_x0000_s1026" style="position:absolute;margin-left:-3.75pt;margin-top:10.3pt;width:468.6pt;height:42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" filled="f" strokecolor="red" strokeweight="1pt"/>
            </w:pict>
          </mc:Fallback>
        </mc:AlternateContent>
      </w:r>
    </w:p>
    <w:p w14:paraId="5F770867" w14:textId="0838E88C" w:rsidR="006C7358" w:rsidRPr="00530670" w:rsidRDefault="006C7358" w:rsidP="006C7358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</w:pPr>
      <w:r w:rsidRPr="00530670"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  <w:t xml:space="preserve">POMEMBNO: V kolikor ponudnik uveljavlja dodatni </w:t>
      </w:r>
      <w:r w:rsidR="00DE7E3C" w:rsidRPr="00530670"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  <w:t>imenovani</w:t>
      </w:r>
      <w:r w:rsidRPr="00530670"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  <w:t xml:space="preserve"> kader za pridobitev dodatnih točk na podlagi poglavja 9. »Merila« navodil ponudnikom, je predložitev vseh zgoraj navedenih dokazil obvezna že ob oddaji ponudbe.</w:t>
      </w:r>
    </w:p>
    <w:p w14:paraId="748A4B54" w14:textId="77777777" w:rsidR="006C7358" w:rsidRPr="00EB439D" w:rsidRDefault="006C7358" w:rsidP="006C7358">
      <w:pPr>
        <w:pStyle w:val="Navadensplet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388E7970" w14:textId="4EE5CEDA" w:rsidR="003A024E" w:rsidRPr="00EA0935" w:rsidRDefault="003A024E" w:rsidP="00590448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 xml:space="preserve">Ponudnik naloži </w:t>
      </w:r>
      <w:r w:rsidR="00863097" w:rsidRPr="00EA0935">
        <w:rPr>
          <w:rFonts w:asciiTheme="minorHAnsi" w:hAnsiTheme="minorHAnsi" w:cstheme="minorHAnsi"/>
          <w:sz w:val="18"/>
          <w:szCs w:val="18"/>
        </w:rPr>
        <w:t>o</w:t>
      </w:r>
      <w:r w:rsidR="003C521B" w:rsidRPr="00EA0935">
        <w:rPr>
          <w:rFonts w:asciiTheme="minorHAnsi" w:hAnsiTheme="minorHAnsi" w:cstheme="minorHAnsi"/>
          <w:sz w:val="18"/>
          <w:szCs w:val="18"/>
        </w:rPr>
        <w:t>braz</w:t>
      </w:r>
      <w:r w:rsidR="006C7358">
        <w:rPr>
          <w:rFonts w:asciiTheme="minorHAnsi" w:hAnsiTheme="minorHAnsi" w:cstheme="minorHAnsi"/>
          <w:sz w:val="18"/>
          <w:szCs w:val="18"/>
        </w:rPr>
        <w:t>ec</w:t>
      </w:r>
      <w:r w:rsidR="003C521B" w:rsidRPr="00EA0935">
        <w:rPr>
          <w:rFonts w:asciiTheme="minorHAnsi" w:hAnsiTheme="minorHAnsi" w:cstheme="minorHAnsi"/>
          <w:sz w:val="18"/>
          <w:szCs w:val="18"/>
        </w:rPr>
        <w:t xml:space="preserve"> </w:t>
      </w:r>
      <w:r w:rsidRPr="00EA0935">
        <w:rPr>
          <w:rFonts w:asciiTheme="minorHAnsi" w:hAnsiTheme="minorHAnsi" w:cstheme="minorHAnsi"/>
          <w:sz w:val="18"/>
          <w:szCs w:val="18"/>
        </w:rPr>
        <w:t>v informacijski sistem e-JN v razdelek »</w:t>
      </w:r>
      <w:r w:rsidR="00B1170C" w:rsidRPr="00EA0935">
        <w:rPr>
          <w:rFonts w:asciiTheme="minorHAnsi" w:hAnsiTheme="minorHAnsi" w:cstheme="minorHAnsi"/>
          <w:sz w:val="18"/>
          <w:szCs w:val="18"/>
        </w:rPr>
        <w:t>Ostale priloge</w:t>
      </w:r>
      <w:r w:rsidRPr="00EA0935">
        <w:rPr>
          <w:rFonts w:asciiTheme="minorHAnsi" w:hAnsiTheme="minorHAnsi" w:cstheme="minorHAnsi"/>
          <w:sz w:val="18"/>
          <w:szCs w:val="18"/>
        </w:rPr>
        <w:t>«</w:t>
      </w:r>
      <w:r w:rsidR="001943DB">
        <w:rPr>
          <w:rFonts w:asciiTheme="minorHAnsi" w:hAnsiTheme="minorHAnsi" w:cstheme="minorHAnsi"/>
          <w:sz w:val="18"/>
          <w:szCs w:val="18"/>
        </w:rPr>
        <w:t xml:space="preserve"> </w:t>
      </w:r>
      <w:r w:rsidR="001943DB" w:rsidRPr="001943DB">
        <w:rPr>
          <w:rFonts w:asciiTheme="minorHAnsi" w:hAnsiTheme="minorHAnsi" w:cstheme="minorHAnsi"/>
          <w:color w:val="FF0000"/>
          <w:sz w:val="18"/>
          <w:szCs w:val="18"/>
        </w:rPr>
        <w:t>že ob oddaji ponudbe</w:t>
      </w:r>
      <w:r w:rsidRPr="00EA0935">
        <w:rPr>
          <w:rFonts w:asciiTheme="minorHAnsi" w:hAnsiTheme="minorHAnsi" w:cstheme="minorHAnsi"/>
          <w:sz w:val="18"/>
          <w:szCs w:val="18"/>
        </w:rPr>
        <w:t>.</w:t>
      </w:r>
    </w:p>
    <w:p w14:paraId="017B9156" w14:textId="77777777" w:rsidR="002215A8" w:rsidRPr="00405ED6" w:rsidRDefault="002215A8" w:rsidP="00952BD7">
      <w:pPr>
        <w:tabs>
          <w:tab w:val="left" w:pos="720"/>
          <w:tab w:val="center" w:pos="4536"/>
          <w:tab w:val="right" w:pos="9072"/>
        </w:tabs>
        <w:spacing w:line="240" w:lineRule="auto"/>
        <w:ind w:left="360"/>
        <w:rPr>
          <w:rFonts w:ascii="Calibri" w:hAnsi="Calibri" w:cs="Tahoma"/>
          <w:sz w:val="18"/>
          <w:szCs w:val="18"/>
          <w:lang w:val="x-none" w:eastAsia="x-none"/>
        </w:rPr>
      </w:pPr>
    </w:p>
    <w:p w14:paraId="7308AF07" w14:textId="77777777" w:rsidR="00C3385A" w:rsidRDefault="00C3385A" w:rsidP="00325696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325696" w14:paraId="35CF1629" w14:textId="77777777" w:rsidTr="001D7AFF">
        <w:trPr>
          <w:trHeight w:val="2092"/>
        </w:trPr>
        <w:tc>
          <w:tcPr>
            <w:tcW w:w="3077" w:type="dxa"/>
            <w:hideMark/>
          </w:tcPr>
          <w:p w14:paraId="209221A8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Kraj: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121F6FC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Datum: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2F0CE9EE" w14:textId="1BAEF318" w:rsidR="00325696" w:rsidRPr="007C7938" w:rsidRDefault="00325696" w:rsidP="00325696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</w:t>
            </w: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žig</w:t>
            </w:r>
          </w:p>
        </w:tc>
        <w:tc>
          <w:tcPr>
            <w:tcW w:w="3077" w:type="dxa"/>
          </w:tcPr>
          <w:p w14:paraId="1D7714C6" w14:textId="1AA98DF2" w:rsidR="00325696" w:rsidRPr="007C7938" w:rsidRDefault="002B0AB3" w:rsidP="001D7AFF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>Odgovorna oseba pri ponudniku</w:t>
            </w:r>
            <w:r w:rsidR="00325696"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: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325696" w:rsidRPr="007C7938">
              <w:rPr>
                <w:rFonts w:asciiTheme="minorHAnsi" w:hAnsiTheme="minorHAnsi" w:cstheme="minorHAnsi"/>
                <w:szCs w:val="20"/>
              </w:rP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C64A414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</w:p>
          <w:p w14:paraId="3BF77D4A" w14:textId="77777777" w:rsidR="00325696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208E5AA0" w14:textId="77777777" w:rsidR="00325696" w:rsidRPr="00325696" w:rsidRDefault="00325696" w:rsidP="001D7AFF">
            <w:pPr>
              <w:rPr>
                <w:rFonts w:ascii="Calibri" w:hAnsi="Calibri" w:cs="Tahoma"/>
                <w:sz w:val="18"/>
                <w:szCs w:val="18"/>
                <w:lang w:eastAsia="x-none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Podpis</w:t>
            </w:r>
          </w:p>
          <w:p w14:paraId="10375E5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372A8AD1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61C46A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BFDE449" w14:textId="77777777" w:rsidR="00405ED6" w:rsidRDefault="00405ED6" w:rsidP="00405ED6">
      <w:pPr>
        <w:spacing w:line="276" w:lineRule="auto"/>
        <w:rPr>
          <w:rFonts w:ascii="Verdana" w:hAnsi="Verdana"/>
          <w:sz w:val="18"/>
          <w:szCs w:val="18"/>
        </w:rPr>
      </w:pPr>
    </w:p>
    <w:p w14:paraId="2D37338F" w14:textId="77777777" w:rsidR="00405ED6" w:rsidRPr="00201846" w:rsidRDefault="00405ED6" w:rsidP="002206F2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18"/>
          <w:lang w:val="x-none" w:eastAsia="x-none"/>
        </w:rPr>
      </w:pPr>
    </w:p>
    <w:sectPr w:rsidR="00405ED6" w:rsidRPr="00201846" w:rsidSect="004D1CC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484B" w14:textId="77777777" w:rsidR="006C6B35" w:rsidRDefault="006C6B35" w:rsidP="00107834">
      <w:pPr>
        <w:spacing w:line="240" w:lineRule="auto"/>
      </w:pPr>
      <w:r>
        <w:separator/>
      </w:r>
    </w:p>
  </w:endnote>
  <w:endnote w:type="continuationSeparator" w:id="0">
    <w:p w14:paraId="581A6A6B" w14:textId="77777777" w:rsidR="006C6B35" w:rsidRDefault="006C6B3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2EBF2023" w:rsidR="00314E5D" w:rsidRPr="00C97D5D" w:rsidRDefault="00B73D7A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5A1515">
      <w:rPr>
        <w:rFonts w:asciiTheme="minorHAnsi" w:hAnsiTheme="minorHAnsi" w:cstheme="minorHAnsi"/>
        <w:bCs/>
        <w:iCs/>
        <w:sz w:val="16"/>
        <w:szCs w:val="16"/>
      </w:rPr>
      <w:t>302/</w:t>
    </w:r>
    <w:r>
      <w:rPr>
        <w:rFonts w:asciiTheme="minorHAnsi" w:hAnsiTheme="minorHAnsi" w:cstheme="minorHAnsi"/>
        <w:bCs/>
        <w:iCs/>
        <w:sz w:val="16"/>
        <w:szCs w:val="16"/>
      </w:rPr>
      <w:t>4 – LET–K</w:t>
    </w:r>
    <w:r w:rsidRPr="005A1515">
      <w:rPr>
        <w:rFonts w:asciiTheme="minorHAnsi" w:hAnsiTheme="minorHAnsi" w:cstheme="minorHAnsi"/>
        <w:bCs/>
        <w:iCs/>
        <w:sz w:val="16"/>
        <w:szCs w:val="16"/>
      </w:rPr>
      <w:t>/2</w:t>
    </w:r>
    <w:r>
      <w:rPr>
        <w:rFonts w:asciiTheme="minorHAnsi" w:hAnsiTheme="minorHAnsi" w:cstheme="minorHAnsi"/>
        <w:bCs/>
        <w:iCs/>
        <w:sz w:val="16"/>
        <w:szCs w:val="16"/>
      </w:rPr>
      <w:t>6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03C91ABB" w:rsidR="00596D6D" w:rsidRPr="00613E8C" w:rsidRDefault="006C7358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A1515">
      <w:rPr>
        <w:rFonts w:asciiTheme="minorHAnsi" w:hAnsiTheme="minorHAnsi" w:cstheme="minorHAnsi"/>
        <w:bCs/>
        <w:iCs/>
        <w:sz w:val="16"/>
        <w:szCs w:val="16"/>
      </w:rPr>
      <w:t>302/</w:t>
    </w:r>
    <w:r>
      <w:rPr>
        <w:rFonts w:asciiTheme="minorHAnsi" w:hAnsiTheme="minorHAnsi" w:cstheme="minorHAnsi"/>
        <w:bCs/>
        <w:iCs/>
        <w:sz w:val="16"/>
        <w:szCs w:val="16"/>
      </w:rPr>
      <w:t>4 – LET</w:t>
    </w:r>
    <w:r w:rsidR="00E16828">
      <w:rPr>
        <w:rFonts w:asciiTheme="minorHAnsi" w:hAnsiTheme="minorHAnsi" w:cstheme="minorHAnsi"/>
        <w:bCs/>
        <w:iCs/>
        <w:sz w:val="16"/>
        <w:szCs w:val="16"/>
      </w:rPr>
      <w:t xml:space="preserve"> </w:t>
    </w:r>
    <w:r>
      <w:rPr>
        <w:rFonts w:asciiTheme="minorHAnsi" w:hAnsiTheme="minorHAnsi" w:cstheme="minorHAnsi"/>
        <w:bCs/>
        <w:iCs/>
        <w:sz w:val="16"/>
        <w:szCs w:val="16"/>
      </w:rPr>
      <w:t>–</w:t>
    </w:r>
    <w:r w:rsidR="00E16828">
      <w:rPr>
        <w:rFonts w:asciiTheme="minorHAnsi" w:hAnsiTheme="minorHAnsi" w:cstheme="minorHAnsi"/>
        <w:bCs/>
        <w:iCs/>
        <w:sz w:val="16"/>
        <w:szCs w:val="16"/>
      </w:rPr>
      <w:t xml:space="preserve"> </w:t>
    </w:r>
    <w:r>
      <w:rPr>
        <w:rFonts w:asciiTheme="minorHAnsi" w:hAnsiTheme="minorHAnsi" w:cstheme="minorHAnsi"/>
        <w:bCs/>
        <w:iCs/>
        <w:sz w:val="16"/>
        <w:szCs w:val="16"/>
      </w:rPr>
      <w:t>K</w:t>
    </w:r>
    <w:r w:rsidRPr="005A1515">
      <w:rPr>
        <w:rFonts w:asciiTheme="minorHAnsi" w:hAnsiTheme="minorHAnsi" w:cstheme="minorHAnsi"/>
        <w:bCs/>
        <w:iCs/>
        <w:sz w:val="16"/>
        <w:szCs w:val="16"/>
      </w:rPr>
      <w:t>/2</w:t>
    </w:r>
    <w:r>
      <w:rPr>
        <w:rFonts w:asciiTheme="minorHAnsi" w:hAnsiTheme="minorHAnsi" w:cstheme="minorHAnsi"/>
        <w:bCs/>
        <w:iCs/>
        <w:sz w:val="16"/>
        <w:szCs w:val="16"/>
      </w:rPr>
      <w:t>6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AE35" w14:textId="77777777" w:rsidR="006C6B35" w:rsidRDefault="006C6B35" w:rsidP="00107834">
      <w:pPr>
        <w:spacing w:line="240" w:lineRule="auto"/>
      </w:pPr>
      <w:r>
        <w:separator/>
      </w:r>
    </w:p>
  </w:footnote>
  <w:footnote w:type="continuationSeparator" w:id="0">
    <w:p w14:paraId="5B3AEB9A" w14:textId="77777777" w:rsidR="006C6B35" w:rsidRDefault="006C6B3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2AB058CD" w:rsidR="0042347B" w:rsidRDefault="005560D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2B76EC">
      <w:rPr>
        <w:rFonts w:asciiTheme="minorHAnsi" w:hAnsiTheme="minorHAnsi" w:cstheme="minorHAnsi"/>
        <w:sz w:val="18"/>
        <w:szCs w:val="18"/>
      </w:rPr>
      <w:t>12</w:t>
    </w:r>
    <w:r w:rsidR="00253D35">
      <w:rPr>
        <w:rFonts w:asciiTheme="minorHAnsi" w:hAnsiTheme="minorHAnsi" w:cstheme="minorHAnsi"/>
        <w:sz w:val="18"/>
        <w:szCs w:val="18"/>
      </w:rPr>
      <w:t xml:space="preserve"> </w:t>
    </w:r>
    <w:r w:rsidR="0042347B" w:rsidRPr="00052174">
      <w:rPr>
        <w:rFonts w:asciiTheme="minorHAnsi" w:hAnsiTheme="minorHAnsi" w:cstheme="minorHAnsi"/>
        <w:sz w:val="18"/>
        <w:szCs w:val="18"/>
      </w:rPr>
      <w:t>»</w:t>
    </w:r>
    <w:r w:rsidR="0042347B">
      <w:rPr>
        <w:rFonts w:asciiTheme="minorHAnsi" w:hAnsiTheme="minorHAnsi" w:cstheme="minorHAnsi"/>
        <w:sz w:val="18"/>
        <w:szCs w:val="18"/>
      </w:rPr>
      <w:t xml:space="preserve">Seznam </w:t>
    </w:r>
    <w:r w:rsidR="00B73D7A">
      <w:rPr>
        <w:rFonts w:asciiTheme="minorHAnsi" w:hAnsiTheme="minorHAnsi" w:cstheme="minorHAnsi"/>
        <w:sz w:val="18"/>
        <w:szCs w:val="18"/>
      </w:rPr>
      <w:t>kadra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18F99FDA" w14:textId="5344DD08" w:rsidR="00E622EF" w:rsidRPr="00052174" w:rsidRDefault="00E622EF" w:rsidP="00E622EF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E873" w14:textId="6DA44783" w:rsidR="00E16828" w:rsidRDefault="00E16828" w:rsidP="00E1682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9B3C7A">
      <w:rPr>
        <w:noProof/>
      </w:rPr>
      <w:drawing>
        <wp:inline distT="0" distB="0" distL="0" distR="0" wp14:anchorId="52584E38" wp14:editId="20BDAE43">
          <wp:extent cx="734570" cy="415193"/>
          <wp:effectExtent l="0" t="0" r="8890" b="4445"/>
          <wp:docPr id="279456559" name="Slika 27945655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47" cy="425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37A48" w14:textId="4D949334" w:rsidR="00311A2B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2B76EC">
      <w:rPr>
        <w:rFonts w:asciiTheme="minorHAnsi" w:hAnsiTheme="minorHAnsi" w:cstheme="minorHAnsi"/>
        <w:sz w:val="18"/>
        <w:szCs w:val="18"/>
      </w:rPr>
      <w:t>12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 xml:space="preserve">Seznam </w:t>
    </w:r>
    <w:r w:rsidR="006C7358">
      <w:rPr>
        <w:rFonts w:asciiTheme="minorHAnsi" w:hAnsiTheme="minorHAnsi" w:cstheme="minorHAnsi"/>
        <w:sz w:val="18"/>
        <w:szCs w:val="18"/>
      </w:rPr>
      <w:t>kadra</w:t>
    </w:r>
    <w:r w:rsidRPr="00052174">
      <w:rPr>
        <w:rFonts w:asciiTheme="minorHAnsi" w:hAnsiTheme="minorHAnsi" w:cstheme="minorHAnsi"/>
        <w:sz w:val="18"/>
        <w:szCs w:val="18"/>
      </w:rPr>
      <w:t>«</w:t>
    </w:r>
    <w:r w:rsidR="00661570">
      <w:rPr>
        <w:rFonts w:asciiTheme="minorHAnsi" w:hAnsiTheme="minorHAnsi" w:cstheme="minorHAnsi"/>
        <w:sz w:val="18"/>
        <w:szCs w:val="18"/>
      </w:rPr>
      <w:t xml:space="preserve"> </w:t>
    </w:r>
    <w:r w:rsidR="00661570" w:rsidRPr="00661570">
      <w:rPr>
        <w:rFonts w:asciiTheme="minorHAnsi" w:hAnsiTheme="minorHAnsi" w:cstheme="minorHAnsi"/>
        <w:color w:val="FF0000"/>
        <w:sz w:val="18"/>
        <w:szCs w:val="18"/>
      </w:rPr>
      <w:t>- Popravek št.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956A1"/>
    <w:multiLevelType w:val="hybridMultilevel"/>
    <w:tmpl w:val="4A10CC22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A36A6"/>
    <w:multiLevelType w:val="hybridMultilevel"/>
    <w:tmpl w:val="FAB80A1E"/>
    <w:lvl w:ilvl="0" w:tplc="9ABA4F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75162E0C"/>
    <w:multiLevelType w:val="hybridMultilevel"/>
    <w:tmpl w:val="62667BD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2643E"/>
    <w:rsid w:val="0003081A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50B98"/>
    <w:rsid w:val="00052174"/>
    <w:rsid w:val="00053B35"/>
    <w:rsid w:val="000555C9"/>
    <w:rsid w:val="00057A21"/>
    <w:rsid w:val="00060E2A"/>
    <w:rsid w:val="0006117D"/>
    <w:rsid w:val="0006500B"/>
    <w:rsid w:val="000659EC"/>
    <w:rsid w:val="00065CD3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84760"/>
    <w:rsid w:val="00084F37"/>
    <w:rsid w:val="000868C3"/>
    <w:rsid w:val="000918E8"/>
    <w:rsid w:val="00091B32"/>
    <w:rsid w:val="00095A67"/>
    <w:rsid w:val="000965DF"/>
    <w:rsid w:val="0009799E"/>
    <w:rsid w:val="00097A70"/>
    <w:rsid w:val="000A0FAA"/>
    <w:rsid w:val="000A15D1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6676"/>
    <w:rsid w:val="000B66C4"/>
    <w:rsid w:val="000B7A9C"/>
    <w:rsid w:val="000B7C44"/>
    <w:rsid w:val="000C0FCF"/>
    <w:rsid w:val="000C3982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4108"/>
    <w:rsid w:val="0011549B"/>
    <w:rsid w:val="0011613B"/>
    <w:rsid w:val="00120550"/>
    <w:rsid w:val="00121180"/>
    <w:rsid w:val="00121908"/>
    <w:rsid w:val="00121D64"/>
    <w:rsid w:val="0012422D"/>
    <w:rsid w:val="001246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B13"/>
    <w:rsid w:val="001531E6"/>
    <w:rsid w:val="00153457"/>
    <w:rsid w:val="00153BB7"/>
    <w:rsid w:val="001549C9"/>
    <w:rsid w:val="00154ED1"/>
    <w:rsid w:val="001564C5"/>
    <w:rsid w:val="00161010"/>
    <w:rsid w:val="00161559"/>
    <w:rsid w:val="00161942"/>
    <w:rsid w:val="001637E0"/>
    <w:rsid w:val="00164F36"/>
    <w:rsid w:val="00165D3D"/>
    <w:rsid w:val="00166B3B"/>
    <w:rsid w:val="00170C9C"/>
    <w:rsid w:val="001711A6"/>
    <w:rsid w:val="001716C5"/>
    <w:rsid w:val="00172E31"/>
    <w:rsid w:val="0017436F"/>
    <w:rsid w:val="00174D87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43DB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E13"/>
    <w:rsid w:val="001C3E25"/>
    <w:rsid w:val="001C465D"/>
    <w:rsid w:val="001C5AE3"/>
    <w:rsid w:val="001C6056"/>
    <w:rsid w:val="001D46BA"/>
    <w:rsid w:val="001D5ED5"/>
    <w:rsid w:val="001D66E0"/>
    <w:rsid w:val="001D676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C07"/>
    <w:rsid w:val="001F2293"/>
    <w:rsid w:val="001F22A5"/>
    <w:rsid w:val="001F2C54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3A94"/>
    <w:rsid w:val="00217C4A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31227"/>
    <w:rsid w:val="00232CB5"/>
    <w:rsid w:val="0023306B"/>
    <w:rsid w:val="002336D8"/>
    <w:rsid w:val="00234453"/>
    <w:rsid w:val="00234779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1A4A"/>
    <w:rsid w:val="00252020"/>
    <w:rsid w:val="0025212F"/>
    <w:rsid w:val="00253D35"/>
    <w:rsid w:val="00255517"/>
    <w:rsid w:val="00255603"/>
    <w:rsid w:val="0025573C"/>
    <w:rsid w:val="0025588B"/>
    <w:rsid w:val="0025633D"/>
    <w:rsid w:val="00261328"/>
    <w:rsid w:val="00261DF2"/>
    <w:rsid w:val="0026289B"/>
    <w:rsid w:val="002639F8"/>
    <w:rsid w:val="00263F7A"/>
    <w:rsid w:val="0026616C"/>
    <w:rsid w:val="00266E2A"/>
    <w:rsid w:val="002708C7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57A0"/>
    <w:rsid w:val="00285B38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2C5D"/>
    <w:rsid w:val="002A367F"/>
    <w:rsid w:val="002A4D70"/>
    <w:rsid w:val="002A6853"/>
    <w:rsid w:val="002A6886"/>
    <w:rsid w:val="002B0AB3"/>
    <w:rsid w:val="002B0C97"/>
    <w:rsid w:val="002B2B13"/>
    <w:rsid w:val="002B3547"/>
    <w:rsid w:val="002B3E78"/>
    <w:rsid w:val="002B5236"/>
    <w:rsid w:val="002B53EB"/>
    <w:rsid w:val="002B6CC5"/>
    <w:rsid w:val="002B76EC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2E49"/>
    <w:rsid w:val="00303271"/>
    <w:rsid w:val="003032D4"/>
    <w:rsid w:val="00304BC5"/>
    <w:rsid w:val="00306937"/>
    <w:rsid w:val="00307EBF"/>
    <w:rsid w:val="00307F19"/>
    <w:rsid w:val="00307F37"/>
    <w:rsid w:val="003102E4"/>
    <w:rsid w:val="00310CD8"/>
    <w:rsid w:val="00311A2B"/>
    <w:rsid w:val="00314E5D"/>
    <w:rsid w:val="00314F51"/>
    <w:rsid w:val="003157B3"/>
    <w:rsid w:val="00317034"/>
    <w:rsid w:val="003174CC"/>
    <w:rsid w:val="00320AE5"/>
    <w:rsid w:val="00321E8F"/>
    <w:rsid w:val="003220BA"/>
    <w:rsid w:val="0032399A"/>
    <w:rsid w:val="00323CEA"/>
    <w:rsid w:val="00323DE4"/>
    <w:rsid w:val="00325696"/>
    <w:rsid w:val="003274DC"/>
    <w:rsid w:val="00327FD1"/>
    <w:rsid w:val="003301EF"/>
    <w:rsid w:val="003334F7"/>
    <w:rsid w:val="00333B73"/>
    <w:rsid w:val="00333DEC"/>
    <w:rsid w:val="003342D3"/>
    <w:rsid w:val="003353C1"/>
    <w:rsid w:val="00335EE6"/>
    <w:rsid w:val="00336566"/>
    <w:rsid w:val="00342B1C"/>
    <w:rsid w:val="00342D21"/>
    <w:rsid w:val="003434FB"/>
    <w:rsid w:val="003439F3"/>
    <w:rsid w:val="00343A24"/>
    <w:rsid w:val="003468BE"/>
    <w:rsid w:val="00347BB3"/>
    <w:rsid w:val="00350AB8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56B93"/>
    <w:rsid w:val="00360B5B"/>
    <w:rsid w:val="00361663"/>
    <w:rsid w:val="003616FD"/>
    <w:rsid w:val="00361E99"/>
    <w:rsid w:val="0036255E"/>
    <w:rsid w:val="00362690"/>
    <w:rsid w:val="00366B65"/>
    <w:rsid w:val="0037030A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E555C"/>
    <w:rsid w:val="003F03D3"/>
    <w:rsid w:val="003F41A4"/>
    <w:rsid w:val="003F46E3"/>
    <w:rsid w:val="003F4FDA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171C8"/>
    <w:rsid w:val="00422D50"/>
    <w:rsid w:val="0042347B"/>
    <w:rsid w:val="0042464F"/>
    <w:rsid w:val="00426482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4F28"/>
    <w:rsid w:val="00455CB9"/>
    <w:rsid w:val="00455F3B"/>
    <w:rsid w:val="00456998"/>
    <w:rsid w:val="004574D9"/>
    <w:rsid w:val="00460682"/>
    <w:rsid w:val="00462D76"/>
    <w:rsid w:val="0046344C"/>
    <w:rsid w:val="00464EF3"/>
    <w:rsid w:val="0046537B"/>
    <w:rsid w:val="00466064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3AEE"/>
    <w:rsid w:val="00483D24"/>
    <w:rsid w:val="00484373"/>
    <w:rsid w:val="00484D11"/>
    <w:rsid w:val="0049048F"/>
    <w:rsid w:val="00495582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67A5"/>
    <w:rsid w:val="004A7E58"/>
    <w:rsid w:val="004B1BBC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A57"/>
    <w:rsid w:val="004C7BE7"/>
    <w:rsid w:val="004D0122"/>
    <w:rsid w:val="004D1CCB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1F5B"/>
    <w:rsid w:val="0050248B"/>
    <w:rsid w:val="00502792"/>
    <w:rsid w:val="005027BF"/>
    <w:rsid w:val="00502FDD"/>
    <w:rsid w:val="00503B7E"/>
    <w:rsid w:val="00504C1C"/>
    <w:rsid w:val="00505019"/>
    <w:rsid w:val="005051B7"/>
    <w:rsid w:val="005055F9"/>
    <w:rsid w:val="00505EDD"/>
    <w:rsid w:val="00505FB5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670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0D9"/>
    <w:rsid w:val="00556FFE"/>
    <w:rsid w:val="005571B4"/>
    <w:rsid w:val="005616B4"/>
    <w:rsid w:val="00562109"/>
    <w:rsid w:val="005623E0"/>
    <w:rsid w:val="005629BE"/>
    <w:rsid w:val="00564D24"/>
    <w:rsid w:val="005665E3"/>
    <w:rsid w:val="00570CFD"/>
    <w:rsid w:val="005711A8"/>
    <w:rsid w:val="005728D7"/>
    <w:rsid w:val="00572B64"/>
    <w:rsid w:val="005730C7"/>
    <w:rsid w:val="00573AA5"/>
    <w:rsid w:val="00573B9B"/>
    <w:rsid w:val="005754EA"/>
    <w:rsid w:val="005806F0"/>
    <w:rsid w:val="00581250"/>
    <w:rsid w:val="0058135E"/>
    <w:rsid w:val="00585A99"/>
    <w:rsid w:val="0058640D"/>
    <w:rsid w:val="00590448"/>
    <w:rsid w:val="0059093D"/>
    <w:rsid w:val="00591140"/>
    <w:rsid w:val="00591C93"/>
    <w:rsid w:val="005921AB"/>
    <w:rsid w:val="00592C34"/>
    <w:rsid w:val="00592FD8"/>
    <w:rsid w:val="00593CE4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685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2049"/>
    <w:rsid w:val="005C29F4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9F8"/>
    <w:rsid w:val="005E1A4C"/>
    <w:rsid w:val="005E33E9"/>
    <w:rsid w:val="005E3D39"/>
    <w:rsid w:val="005E616F"/>
    <w:rsid w:val="005E63DB"/>
    <w:rsid w:val="005E7EE6"/>
    <w:rsid w:val="005F23AC"/>
    <w:rsid w:val="005F6ADD"/>
    <w:rsid w:val="005F6F3B"/>
    <w:rsid w:val="005F73D6"/>
    <w:rsid w:val="00600182"/>
    <w:rsid w:val="0060019B"/>
    <w:rsid w:val="0060092B"/>
    <w:rsid w:val="0060219D"/>
    <w:rsid w:val="006021CC"/>
    <w:rsid w:val="006021E5"/>
    <w:rsid w:val="0060297D"/>
    <w:rsid w:val="006030B7"/>
    <w:rsid w:val="00603377"/>
    <w:rsid w:val="00605638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6669"/>
    <w:rsid w:val="00656908"/>
    <w:rsid w:val="00657551"/>
    <w:rsid w:val="006576EA"/>
    <w:rsid w:val="006602DC"/>
    <w:rsid w:val="00660D05"/>
    <w:rsid w:val="006614AB"/>
    <w:rsid w:val="00661570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4AD6"/>
    <w:rsid w:val="00694CBE"/>
    <w:rsid w:val="00696A4A"/>
    <w:rsid w:val="00696CCF"/>
    <w:rsid w:val="006A0821"/>
    <w:rsid w:val="006A0D5C"/>
    <w:rsid w:val="006B0E0B"/>
    <w:rsid w:val="006B107D"/>
    <w:rsid w:val="006B1235"/>
    <w:rsid w:val="006B1421"/>
    <w:rsid w:val="006B371A"/>
    <w:rsid w:val="006B72EA"/>
    <w:rsid w:val="006C0646"/>
    <w:rsid w:val="006C0665"/>
    <w:rsid w:val="006C126D"/>
    <w:rsid w:val="006C40F1"/>
    <w:rsid w:val="006C4C58"/>
    <w:rsid w:val="006C6B35"/>
    <w:rsid w:val="006C73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E5"/>
    <w:rsid w:val="00712F4D"/>
    <w:rsid w:val="00713BBC"/>
    <w:rsid w:val="007149CA"/>
    <w:rsid w:val="00715D5A"/>
    <w:rsid w:val="00717B28"/>
    <w:rsid w:val="00720770"/>
    <w:rsid w:val="00722835"/>
    <w:rsid w:val="00724253"/>
    <w:rsid w:val="00724AF7"/>
    <w:rsid w:val="007277B0"/>
    <w:rsid w:val="00730609"/>
    <w:rsid w:val="007308BC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45B5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3EE5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5807"/>
    <w:rsid w:val="007D5C3F"/>
    <w:rsid w:val="007D690C"/>
    <w:rsid w:val="007D782D"/>
    <w:rsid w:val="007D7D0D"/>
    <w:rsid w:val="007E1A2E"/>
    <w:rsid w:val="007E3906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5AE1"/>
    <w:rsid w:val="007F6143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47D0"/>
    <w:rsid w:val="008248FA"/>
    <w:rsid w:val="00825C11"/>
    <w:rsid w:val="00827D39"/>
    <w:rsid w:val="00830287"/>
    <w:rsid w:val="008313EC"/>
    <w:rsid w:val="008319F2"/>
    <w:rsid w:val="00831D98"/>
    <w:rsid w:val="00833F02"/>
    <w:rsid w:val="008352AD"/>
    <w:rsid w:val="008372D0"/>
    <w:rsid w:val="008438B9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25A5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914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324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2BD7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2D59"/>
    <w:rsid w:val="00986CBD"/>
    <w:rsid w:val="00986D1F"/>
    <w:rsid w:val="00986DF2"/>
    <w:rsid w:val="009873C4"/>
    <w:rsid w:val="009879C3"/>
    <w:rsid w:val="00990743"/>
    <w:rsid w:val="00990C82"/>
    <w:rsid w:val="00994797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E0F99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1761"/>
    <w:rsid w:val="009F1778"/>
    <w:rsid w:val="009F3F4A"/>
    <w:rsid w:val="009F3FA2"/>
    <w:rsid w:val="009F48A8"/>
    <w:rsid w:val="009F5AC1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4796"/>
    <w:rsid w:val="00A34C82"/>
    <w:rsid w:val="00A376B1"/>
    <w:rsid w:val="00A40935"/>
    <w:rsid w:val="00A41B01"/>
    <w:rsid w:val="00A4275B"/>
    <w:rsid w:val="00A43BAF"/>
    <w:rsid w:val="00A44B11"/>
    <w:rsid w:val="00A44DF8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7E86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3C92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B78BC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B89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170C"/>
    <w:rsid w:val="00B11B34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274"/>
    <w:rsid w:val="00B263BB"/>
    <w:rsid w:val="00B26C8E"/>
    <w:rsid w:val="00B2719F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62FF"/>
    <w:rsid w:val="00B5778B"/>
    <w:rsid w:val="00B6081B"/>
    <w:rsid w:val="00B609D9"/>
    <w:rsid w:val="00B617A3"/>
    <w:rsid w:val="00B70A01"/>
    <w:rsid w:val="00B715B6"/>
    <w:rsid w:val="00B717D2"/>
    <w:rsid w:val="00B72D13"/>
    <w:rsid w:val="00B73D7A"/>
    <w:rsid w:val="00B74433"/>
    <w:rsid w:val="00B75369"/>
    <w:rsid w:val="00B77BB8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974"/>
    <w:rsid w:val="00B931C0"/>
    <w:rsid w:val="00B937A1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117F"/>
    <w:rsid w:val="00BC3448"/>
    <w:rsid w:val="00BC386A"/>
    <w:rsid w:val="00BC4F19"/>
    <w:rsid w:val="00BC5F13"/>
    <w:rsid w:val="00BD0DAB"/>
    <w:rsid w:val="00BD198B"/>
    <w:rsid w:val="00BD1F1E"/>
    <w:rsid w:val="00BD2A7B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184A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5544"/>
    <w:rsid w:val="00C66992"/>
    <w:rsid w:val="00C66D28"/>
    <w:rsid w:val="00C70CC8"/>
    <w:rsid w:val="00C72550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391F"/>
    <w:rsid w:val="00C93CE1"/>
    <w:rsid w:val="00C949DD"/>
    <w:rsid w:val="00C97D5D"/>
    <w:rsid w:val="00C97D6E"/>
    <w:rsid w:val="00CA4966"/>
    <w:rsid w:val="00CA4E84"/>
    <w:rsid w:val="00CA4F47"/>
    <w:rsid w:val="00CA51F3"/>
    <w:rsid w:val="00CA52A8"/>
    <w:rsid w:val="00CA6698"/>
    <w:rsid w:val="00CA7DF0"/>
    <w:rsid w:val="00CB0FAC"/>
    <w:rsid w:val="00CB2D37"/>
    <w:rsid w:val="00CB6334"/>
    <w:rsid w:val="00CB6F7B"/>
    <w:rsid w:val="00CC01C4"/>
    <w:rsid w:val="00CC045C"/>
    <w:rsid w:val="00CC0765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8C3"/>
    <w:rsid w:val="00CE29B0"/>
    <w:rsid w:val="00CE3D01"/>
    <w:rsid w:val="00CE3DF1"/>
    <w:rsid w:val="00CE403B"/>
    <w:rsid w:val="00CE6259"/>
    <w:rsid w:val="00CE69E0"/>
    <w:rsid w:val="00CE76E0"/>
    <w:rsid w:val="00CE7950"/>
    <w:rsid w:val="00CF0483"/>
    <w:rsid w:val="00CF3CCA"/>
    <w:rsid w:val="00CF4503"/>
    <w:rsid w:val="00CF5E26"/>
    <w:rsid w:val="00D00525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5D58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3D19"/>
    <w:rsid w:val="00D946D9"/>
    <w:rsid w:val="00D95101"/>
    <w:rsid w:val="00D95B56"/>
    <w:rsid w:val="00D96DA7"/>
    <w:rsid w:val="00DA039B"/>
    <w:rsid w:val="00DA2105"/>
    <w:rsid w:val="00DA226D"/>
    <w:rsid w:val="00DA3916"/>
    <w:rsid w:val="00DA7602"/>
    <w:rsid w:val="00DB0848"/>
    <w:rsid w:val="00DB11EA"/>
    <w:rsid w:val="00DB190F"/>
    <w:rsid w:val="00DB2025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CF5"/>
    <w:rsid w:val="00DC2FD8"/>
    <w:rsid w:val="00DC3E15"/>
    <w:rsid w:val="00DC4366"/>
    <w:rsid w:val="00DC4DCF"/>
    <w:rsid w:val="00DC6BB7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E3C"/>
    <w:rsid w:val="00DF02D8"/>
    <w:rsid w:val="00DF1E36"/>
    <w:rsid w:val="00DF369F"/>
    <w:rsid w:val="00DF3EA2"/>
    <w:rsid w:val="00DF5310"/>
    <w:rsid w:val="00DF718E"/>
    <w:rsid w:val="00DF7965"/>
    <w:rsid w:val="00E00A95"/>
    <w:rsid w:val="00E01782"/>
    <w:rsid w:val="00E017FB"/>
    <w:rsid w:val="00E01B0D"/>
    <w:rsid w:val="00E03287"/>
    <w:rsid w:val="00E04560"/>
    <w:rsid w:val="00E062BB"/>
    <w:rsid w:val="00E12099"/>
    <w:rsid w:val="00E14232"/>
    <w:rsid w:val="00E144F7"/>
    <w:rsid w:val="00E15EF7"/>
    <w:rsid w:val="00E16828"/>
    <w:rsid w:val="00E16C40"/>
    <w:rsid w:val="00E20084"/>
    <w:rsid w:val="00E21F99"/>
    <w:rsid w:val="00E24171"/>
    <w:rsid w:val="00E24B9E"/>
    <w:rsid w:val="00E27348"/>
    <w:rsid w:val="00E2763A"/>
    <w:rsid w:val="00E30CD0"/>
    <w:rsid w:val="00E31E06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7AA1"/>
    <w:rsid w:val="00E70214"/>
    <w:rsid w:val="00E722DF"/>
    <w:rsid w:val="00E7393E"/>
    <w:rsid w:val="00E75B42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5516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A27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633"/>
    <w:rsid w:val="00F72956"/>
    <w:rsid w:val="00F74850"/>
    <w:rsid w:val="00F75C90"/>
    <w:rsid w:val="00F8039E"/>
    <w:rsid w:val="00F8095F"/>
    <w:rsid w:val="00F838DB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40A"/>
    <w:rsid w:val="00FA1995"/>
    <w:rsid w:val="00FA1E6D"/>
    <w:rsid w:val="00FA2494"/>
    <w:rsid w:val="00FA3F7D"/>
    <w:rsid w:val="00FA4F1D"/>
    <w:rsid w:val="00FA50A4"/>
    <w:rsid w:val="00FA60FA"/>
    <w:rsid w:val="00FA65B8"/>
    <w:rsid w:val="00FB0003"/>
    <w:rsid w:val="00FB0D50"/>
    <w:rsid w:val="00FB219C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F69"/>
    <w:rsid w:val="00FC4F93"/>
    <w:rsid w:val="00FC5487"/>
    <w:rsid w:val="00FC5C99"/>
    <w:rsid w:val="00FD1580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  <w:style w:type="character" w:customStyle="1" w:styleId="ui-provider">
    <w:name w:val="ui-provider"/>
    <w:basedOn w:val="Privzetapisavaodstavka"/>
    <w:rsid w:val="006C7358"/>
  </w:style>
  <w:style w:type="paragraph" w:styleId="Navadensplet">
    <w:name w:val="Normal (Web)"/>
    <w:basedOn w:val="Navaden"/>
    <w:uiPriority w:val="99"/>
    <w:unhideWhenUsed/>
    <w:qFormat/>
    <w:rsid w:val="006C73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1745E7-149B-4897-81FD-7C1E0FA69EF8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4.xml><?xml version="1.0" encoding="utf-8"?>
<ds:datastoreItem xmlns:ds="http://schemas.openxmlformats.org/officeDocument/2006/customXml" ds:itemID="{25471756-89BD-465F-BC2B-C6C304F8A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227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Ana Bizjak</cp:lastModifiedBy>
  <cp:revision>50</cp:revision>
  <cp:lastPrinted>2023-12-08T07:57:00Z</cp:lastPrinted>
  <dcterms:created xsi:type="dcterms:W3CDTF">2023-10-04T10:06:00Z</dcterms:created>
  <dcterms:modified xsi:type="dcterms:W3CDTF">2026-05-26T06:10:00Z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